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472" w:rsidRDefault="00904057">
      <w:pPr>
        <w:pStyle w:val="Style2"/>
        <w:spacing w:after="260"/>
        <w:jc w:val="right"/>
      </w:pPr>
      <w:r>
        <w:rPr>
          <w:rStyle w:val="CharStyle3"/>
          <w:b/>
          <w:bCs/>
        </w:rPr>
        <w:t>Příloha č. 11</w:t>
      </w:r>
    </w:p>
    <w:p w:rsidR="006A6472" w:rsidRDefault="00904057">
      <w:pPr>
        <w:pStyle w:val="Style5"/>
        <w:spacing w:after="0"/>
      </w:pPr>
      <w:r>
        <w:rPr>
          <w:rStyle w:val="CharStyle6"/>
          <w:b/>
          <w:bCs/>
        </w:rPr>
        <w:t>DOHODA</w:t>
      </w:r>
    </w:p>
    <w:p w:rsidR="006A6472" w:rsidRDefault="00904057">
      <w:pPr>
        <w:pStyle w:val="Style5"/>
      </w:pPr>
      <w:r>
        <w:rPr>
          <w:rStyle w:val="CharStyle6"/>
          <w:b/>
          <w:bCs/>
        </w:rPr>
        <w:t>O NAPLNĚNÍ PODMÍNEK ŽÁDOSTI O ÚHRADU NÁKLADŮ</w:t>
      </w:r>
      <w:r>
        <w:rPr>
          <w:rStyle w:val="CharStyle6"/>
          <w:b/>
          <w:bCs/>
        </w:rPr>
        <w:br/>
        <w:t>SPOJENÝCH SE ZPRACOVÁNÍM PROJEKTOVÉ DOKUMENTACE</w:t>
      </w:r>
      <w:r>
        <w:rPr>
          <w:rStyle w:val="CharStyle6"/>
          <w:b/>
          <w:bCs/>
        </w:rPr>
        <w:br/>
        <w:t>ZÁMĚRU EKOLOGICKÉ REVITALIZACE</w:t>
      </w:r>
    </w:p>
    <w:p w:rsidR="006A6472" w:rsidRDefault="00904057">
      <w:pPr>
        <w:pStyle w:val="Style2"/>
        <w:spacing w:after="540"/>
        <w:jc w:val="center"/>
      </w:pPr>
      <w:r>
        <w:rPr>
          <w:rStyle w:val="CharStyle3"/>
        </w:rPr>
        <w:t xml:space="preserve">uzavřená podle </w:t>
      </w:r>
      <w:r w:rsidR="00092CEF" w:rsidRPr="00092CEF">
        <w:rPr>
          <w:rStyle w:val="CharStyle3"/>
        </w:rPr>
        <w:t>§ 1746 odst. 2 a násl. zákona č. 89/2012 Sb., občanský zákoník</w:t>
      </w:r>
      <w:r>
        <w:rPr>
          <w:rStyle w:val="CharStyle3"/>
        </w:rPr>
        <w:t>, ve znění</w:t>
      </w:r>
      <w:r>
        <w:rPr>
          <w:rStyle w:val="CharStyle3"/>
        </w:rPr>
        <w:br/>
        <w:t>pozdějších předpisů</w:t>
      </w:r>
    </w:p>
    <w:p w:rsidR="006A6472" w:rsidRDefault="00904057">
      <w:pPr>
        <w:pStyle w:val="Style2"/>
        <w:spacing w:after="260"/>
      </w:pPr>
      <w:r>
        <w:rPr>
          <w:rStyle w:val="CharStyle3"/>
          <w:b/>
          <w:bCs/>
        </w:rPr>
        <w:t>Strany dohody</w:t>
      </w:r>
    </w:p>
    <w:p w:rsidR="006A6472" w:rsidRDefault="00904057">
      <w:pPr>
        <w:pStyle w:val="Style7"/>
        <w:keepNext/>
        <w:keepLines/>
        <w:spacing w:after="0"/>
        <w:jc w:val="left"/>
      </w:pPr>
      <w:bookmarkStart w:id="0" w:name="bookmark0"/>
      <w:r>
        <w:rPr>
          <w:rStyle w:val="CharStyle8"/>
          <w:b/>
          <w:bCs/>
        </w:rPr>
        <w:t>ČESKÁ REPUBLIKA – MINISTERSTVO FINANCÍ</w:t>
      </w:r>
      <w:bookmarkEnd w:id="0"/>
    </w:p>
    <w:p w:rsidR="006A6472" w:rsidRDefault="00904057" w:rsidP="00F2616F">
      <w:pPr>
        <w:pStyle w:val="Style2"/>
        <w:tabs>
          <w:tab w:val="left" w:pos="3093"/>
          <w:tab w:val="right" w:pos="6293"/>
        </w:tabs>
        <w:spacing w:after="0"/>
      </w:pPr>
      <w:r>
        <w:rPr>
          <w:rStyle w:val="CharStyle3"/>
        </w:rPr>
        <w:t>se sídlem:</w:t>
      </w:r>
      <w:r>
        <w:rPr>
          <w:rStyle w:val="CharStyle3"/>
        </w:rPr>
        <w:tab/>
        <w:t>Letenská 525/15,</w:t>
      </w:r>
      <w:r>
        <w:rPr>
          <w:rStyle w:val="CharStyle3"/>
        </w:rPr>
        <w:tab/>
        <w:t>118 10 Praha 1</w:t>
      </w:r>
    </w:p>
    <w:p w:rsidR="006A6472" w:rsidRDefault="00904057" w:rsidP="00F2616F">
      <w:pPr>
        <w:pStyle w:val="Style2"/>
        <w:tabs>
          <w:tab w:val="left" w:pos="3093"/>
        </w:tabs>
        <w:spacing w:after="0"/>
      </w:pPr>
      <w:r>
        <w:rPr>
          <w:rStyle w:val="CharStyle3"/>
        </w:rPr>
        <w:t>IČ:</w:t>
      </w:r>
      <w:r>
        <w:rPr>
          <w:rStyle w:val="CharStyle3"/>
        </w:rPr>
        <w:tab/>
        <w:t>00006947</w:t>
      </w:r>
      <w:bookmarkStart w:id="1" w:name="_GoBack"/>
      <w:bookmarkEnd w:id="1"/>
    </w:p>
    <w:p w:rsidR="006A6472" w:rsidRDefault="00904057" w:rsidP="00F2616F">
      <w:pPr>
        <w:pStyle w:val="Style2"/>
        <w:tabs>
          <w:tab w:val="left" w:pos="3093"/>
        </w:tabs>
        <w:spacing w:after="0"/>
      </w:pPr>
      <w:r>
        <w:rPr>
          <w:rStyle w:val="CharStyle3"/>
        </w:rPr>
        <w:t>DIČ:</w:t>
      </w:r>
      <w:r>
        <w:rPr>
          <w:rStyle w:val="CharStyle3"/>
        </w:rPr>
        <w:tab/>
        <w:t>CZ00006947</w:t>
      </w:r>
    </w:p>
    <w:p w:rsidR="006A6472" w:rsidRDefault="00904057" w:rsidP="00F2616F">
      <w:pPr>
        <w:pStyle w:val="Style2"/>
        <w:tabs>
          <w:tab w:val="left" w:pos="2552"/>
          <w:tab w:val="left" w:pos="2977"/>
        </w:tabs>
        <w:spacing w:after="0"/>
      </w:pPr>
      <w:r>
        <w:rPr>
          <w:rStyle w:val="CharStyle3"/>
        </w:rPr>
        <w:t>číslo účtu:</w:t>
      </w:r>
      <w:r w:rsidR="008C1841">
        <w:rPr>
          <w:rStyle w:val="CharStyle3"/>
        </w:rPr>
        <w:tab/>
      </w:r>
      <w:r w:rsidR="00092CEF">
        <w:rPr>
          <w:rStyle w:val="CharStyle3"/>
        </w:rPr>
        <w:tab/>
      </w:r>
      <w:r w:rsidR="00092CEF" w:rsidRPr="00092CEF">
        <w:rPr>
          <w:rStyle w:val="CharStyle3"/>
        </w:rPr>
        <w:t>2629881/0710</w:t>
      </w:r>
    </w:p>
    <w:p w:rsidR="00092CEF" w:rsidRPr="00092CEF" w:rsidRDefault="00092CEF" w:rsidP="00F2616F">
      <w:pPr>
        <w:pStyle w:val="Style2"/>
        <w:tabs>
          <w:tab w:val="left" w:pos="2977"/>
        </w:tabs>
        <w:spacing w:after="0"/>
        <w:rPr>
          <w:rStyle w:val="CharStyle3"/>
        </w:rPr>
      </w:pPr>
      <w:proofErr w:type="gramStart"/>
      <w:r w:rsidRPr="00092CEF">
        <w:rPr>
          <w:rStyle w:val="CharStyle3"/>
        </w:rPr>
        <w:t xml:space="preserve">jednající:   </w:t>
      </w:r>
      <w:proofErr w:type="gramEnd"/>
      <w:r w:rsidRPr="00092CEF">
        <w:rPr>
          <w:rStyle w:val="CharStyle3"/>
        </w:rPr>
        <w:t xml:space="preserve">                 </w:t>
      </w:r>
      <w:r>
        <w:rPr>
          <w:rStyle w:val="CharStyle3"/>
        </w:rPr>
        <w:tab/>
      </w:r>
      <w:r w:rsidRPr="00092CEF">
        <w:rPr>
          <w:rStyle w:val="CharStyle3"/>
        </w:rPr>
        <w:t>Mgr. Monika Zbořilová, ředitelka odboru 45</w:t>
      </w:r>
    </w:p>
    <w:p w:rsidR="00F2616F" w:rsidRDefault="00092CEF" w:rsidP="00F2616F">
      <w:pPr>
        <w:pStyle w:val="Style2"/>
        <w:tabs>
          <w:tab w:val="left" w:pos="2552"/>
          <w:tab w:val="left" w:pos="2977"/>
        </w:tabs>
        <w:spacing w:after="0"/>
        <w:rPr>
          <w:rStyle w:val="CharStyle3"/>
        </w:rPr>
      </w:pPr>
      <w:r w:rsidRPr="00092CEF">
        <w:rPr>
          <w:rStyle w:val="CharStyle3"/>
        </w:rPr>
        <w:t>datová schránka:</w:t>
      </w:r>
      <w:r w:rsidRPr="00092CEF">
        <w:rPr>
          <w:rStyle w:val="CharStyle3"/>
        </w:rPr>
        <w:tab/>
      </w:r>
      <w:r>
        <w:rPr>
          <w:rStyle w:val="CharStyle3"/>
        </w:rPr>
        <w:tab/>
      </w:r>
      <w:proofErr w:type="spellStart"/>
      <w:r w:rsidRPr="00092CEF">
        <w:rPr>
          <w:rStyle w:val="CharStyle3"/>
        </w:rPr>
        <w:t>xzeaauv</w:t>
      </w:r>
      <w:proofErr w:type="spellEnd"/>
      <w:r w:rsidRPr="00092CEF" w:rsidDel="00092CEF">
        <w:rPr>
          <w:rStyle w:val="CharStyle3"/>
        </w:rPr>
        <w:t xml:space="preserve"> </w:t>
      </w:r>
    </w:p>
    <w:p w:rsidR="00F2616F" w:rsidRDefault="00F2616F" w:rsidP="00F2616F">
      <w:pPr>
        <w:pStyle w:val="Style2"/>
        <w:tabs>
          <w:tab w:val="left" w:pos="2552"/>
          <w:tab w:val="left" w:pos="2977"/>
        </w:tabs>
        <w:spacing w:after="0"/>
        <w:rPr>
          <w:rStyle w:val="CharStyle3"/>
        </w:rPr>
      </w:pPr>
    </w:p>
    <w:p w:rsidR="006A6472" w:rsidRDefault="00904057" w:rsidP="00F2616F">
      <w:pPr>
        <w:pStyle w:val="Style2"/>
        <w:tabs>
          <w:tab w:val="left" w:pos="2552"/>
          <w:tab w:val="left" w:pos="2977"/>
        </w:tabs>
        <w:spacing w:after="0"/>
      </w:pPr>
      <w:r>
        <w:rPr>
          <w:rStyle w:val="CharStyle3"/>
        </w:rPr>
        <w:t>(dále jen „vyhlašovatel“)</w:t>
      </w:r>
    </w:p>
    <w:p w:rsidR="00F2616F" w:rsidRDefault="00F2616F">
      <w:pPr>
        <w:pStyle w:val="Style7"/>
        <w:keepNext/>
        <w:keepLines/>
        <w:spacing w:after="320"/>
        <w:jc w:val="left"/>
        <w:rPr>
          <w:rStyle w:val="CharStyle8"/>
          <w:b/>
          <w:bCs/>
        </w:rPr>
      </w:pPr>
      <w:bookmarkStart w:id="2" w:name="bookmark2"/>
    </w:p>
    <w:p w:rsidR="006A6472" w:rsidRDefault="00904057">
      <w:pPr>
        <w:pStyle w:val="Style7"/>
        <w:keepNext/>
        <w:keepLines/>
        <w:spacing w:after="320"/>
        <w:jc w:val="left"/>
      </w:pPr>
      <w:r>
        <w:rPr>
          <w:rStyle w:val="CharStyle8"/>
          <w:b/>
          <w:bCs/>
        </w:rPr>
        <w:t>a</w:t>
      </w:r>
      <w:bookmarkEnd w:id="2"/>
    </w:p>
    <w:p w:rsidR="006A6472" w:rsidRDefault="00904057">
      <w:pPr>
        <w:pStyle w:val="Style2"/>
        <w:spacing w:after="0"/>
      </w:pPr>
      <w:r w:rsidRPr="00092CEF">
        <w:rPr>
          <w:rStyle w:val="CharStyle3"/>
          <w:highlight w:val="yellow"/>
        </w:rPr>
        <w:t>………………………………………….</w:t>
      </w:r>
      <w:r>
        <w:rPr>
          <w:rStyle w:val="CharStyle3"/>
        </w:rPr>
        <w:t xml:space="preserve"> (obec, město, těžební společnost, právnická </w:t>
      </w:r>
      <w:proofErr w:type="gramStart"/>
      <w:r>
        <w:rPr>
          <w:rStyle w:val="CharStyle3"/>
        </w:rPr>
        <w:t xml:space="preserve">osoba) </w:t>
      </w:r>
      <w:r w:rsidR="00F2616F">
        <w:rPr>
          <w:rStyle w:val="CharStyle3"/>
        </w:rPr>
        <w:t xml:space="preserve"> se</w:t>
      </w:r>
      <w:proofErr w:type="gramEnd"/>
      <w:r w:rsidR="00F2616F">
        <w:rPr>
          <w:rStyle w:val="CharStyle3"/>
        </w:rPr>
        <w:t xml:space="preserve"> </w:t>
      </w:r>
      <w:r>
        <w:rPr>
          <w:rStyle w:val="CharStyle3"/>
        </w:rPr>
        <w:t>sídlem:</w:t>
      </w:r>
    </w:p>
    <w:p w:rsidR="006A6472" w:rsidRDefault="00904057">
      <w:pPr>
        <w:pStyle w:val="Style2"/>
        <w:spacing w:after="0"/>
      </w:pPr>
      <w:r>
        <w:rPr>
          <w:rStyle w:val="CharStyle3"/>
        </w:rPr>
        <w:t>IČ:</w:t>
      </w:r>
    </w:p>
    <w:p w:rsidR="006A6472" w:rsidRDefault="00904057">
      <w:pPr>
        <w:pStyle w:val="Style2"/>
        <w:spacing w:after="0"/>
      </w:pPr>
      <w:r>
        <w:rPr>
          <w:rStyle w:val="CharStyle3"/>
        </w:rPr>
        <w:t>DIČ:</w:t>
      </w:r>
    </w:p>
    <w:p w:rsidR="006A6472" w:rsidRDefault="00904057">
      <w:pPr>
        <w:pStyle w:val="Style2"/>
        <w:spacing w:after="0"/>
      </w:pPr>
      <w:r>
        <w:rPr>
          <w:rStyle w:val="CharStyle3"/>
        </w:rPr>
        <w:t>bankovní spojení:</w:t>
      </w:r>
    </w:p>
    <w:p w:rsidR="006A6472" w:rsidRDefault="00904057">
      <w:pPr>
        <w:pStyle w:val="Style2"/>
        <w:spacing w:after="0"/>
      </w:pPr>
      <w:r>
        <w:rPr>
          <w:rStyle w:val="CharStyle3"/>
        </w:rPr>
        <w:t>číslo účtu:</w:t>
      </w:r>
    </w:p>
    <w:p w:rsidR="006A6472" w:rsidRDefault="00904057">
      <w:pPr>
        <w:pStyle w:val="Style2"/>
      </w:pPr>
      <w:r>
        <w:rPr>
          <w:rStyle w:val="CharStyle3"/>
        </w:rPr>
        <w:t>zastoupen:</w:t>
      </w:r>
    </w:p>
    <w:p w:rsidR="006A6472" w:rsidRDefault="00904057">
      <w:pPr>
        <w:pStyle w:val="Style2"/>
        <w:spacing w:after="260"/>
      </w:pPr>
      <w:r>
        <w:rPr>
          <w:rStyle w:val="CharStyle3"/>
        </w:rPr>
        <w:t>(dále jen „žadatel“)</w:t>
      </w:r>
    </w:p>
    <w:p w:rsidR="006A6472" w:rsidRDefault="00904057">
      <w:pPr>
        <w:pStyle w:val="Style2"/>
        <w:spacing w:after="260"/>
      </w:pPr>
      <w:r>
        <w:rPr>
          <w:rStyle w:val="CharStyle3"/>
        </w:rPr>
        <w:t>(dále souhrnně „smluvní strany“)</w:t>
      </w:r>
    </w:p>
    <w:p w:rsidR="006A6472" w:rsidRDefault="00904057">
      <w:pPr>
        <w:pStyle w:val="Style2"/>
      </w:pPr>
      <w:r>
        <w:rPr>
          <w:rStyle w:val="CharStyle3"/>
        </w:rPr>
        <w:t>uzavírají níže uvedeného dne, měsíce a roku</w:t>
      </w:r>
    </w:p>
    <w:p w:rsidR="006A6472" w:rsidRDefault="00904057">
      <w:pPr>
        <w:pStyle w:val="Style2"/>
        <w:jc w:val="center"/>
      </w:pPr>
      <w:r>
        <w:rPr>
          <w:rStyle w:val="CharStyle3"/>
        </w:rPr>
        <w:t>tuto</w:t>
      </w:r>
    </w:p>
    <w:p w:rsidR="006A6472" w:rsidRDefault="00904057" w:rsidP="00F2616F">
      <w:pPr>
        <w:pStyle w:val="Style2"/>
        <w:spacing w:after="0"/>
        <w:jc w:val="both"/>
        <w:rPr>
          <w:sz w:val="22"/>
          <w:szCs w:val="22"/>
        </w:rPr>
      </w:pPr>
      <w:r>
        <w:rPr>
          <w:rStyle w:val="CharStyle3"/>
          <w:b/>
          <w:bCs/>
        </w:rPr>
        <w:t xml:space="preserve">Dohodu </w:t>
      </w:r>
      <w:r>
        <w:rPr>
          <w:rStyle w:val="CharStyle3"/>
        </w:rPr>
        <w:t xml:space="preserve">o naplnění podmínek žádosti o úhradu nákladů spojených se zpracováním projektové dokumentace záměru ekologické revitalizace (dále jen „Dohoda“): </w:t>
      </w:r>
    </w:p>
    <w:p w:rsidR="00007B57" w:rsidRDefault="00007B57">
      <w:pPr>
        <w:pStyle w:val="Style7"/>
        <w:keepNext/>
        <w:keepLines/>
        <w:rPr>
          <w:rStyle w:val="CharStyle8"/>
          <w:b/>
          <w:bCs/>
        </w:rPr>
      </w:pPr>
      <w:bookmarkStart w:id="3" w:name="bookmark4"/>
    </w:p>
    <w:p w:rsidR="006A6472" w:rsidRDefault="00904057">
      <w:pPr>
        <w:pStyle w:val="Style7"/>
        <w:keepNext/>
        <w:keepLines/>
      </w:pPr>
      <w:r>
        <w:rPr>
          <w:rStyle w:val="CharStyle8"/>
          <w:b/>
          <w:bCs/>
        </w:rPr>
        <w:t>Preambule</w:t>
      </w:r>
      <w:bookmarkEnd w:id="3"/>
    </w:p>
    <w:p w:rsidR="006A6472" w:rsidRDefault="00904057" w:rsidP="00092CEF">
      <w:pPr>
        <w:pStyle w:val="Style2"/>
        <w:spacing w:after="260"/>
        <w:jc w:val="both"/>
      </w:pPr>
      <w:r>
        <w:rPr>
          <w:rStyle w:val="CharStyle3"/>
        </w:rPr>
        <w:t xml:space="preserve">Tato Dohoda se uzavírá s ohledem na usnesení vlády č. 295 ze dne 25. března 2002, č. 592 ze dne 12. června 2002, č. 756 ze dne 5. srpna 2002, č. 18 ze dne 7. ledna 2004, č. 726 ze dne 14. června 2006, č. 931 ze dne 22. srpna 2007 a č. 119 ze dne 26 ledna 2009 a dále v souladu s </w:t>
      </w:r>
      <w:r>
        <w:rPr>
          <w:rStyle w:val="CharStyle3"/>
        </w:rPr>
        <w:lastRenderedPageBreak/>
        <w:t>Pravidly meziresortní komise pro řešení revitalizace Moravskoslezského kraje (dále jen „Pravidla“).</w:t>
      </w:r>
    </w:p>
    <w:p w:rsidR="006A6472" w:rsidRDefault="006A6472">
      <w:pPr>
        <w:pStyle w:val="Style2"/>
        <w:numPr>
          <w:ilvl w:val="0"/>
          <w:numId w:val="1"/>
        </w:numPr>
        <w:spacing w:after="0"/>
        <w:jc w:val="center"/>
      </w:pPr>
    </w:p>
    <w:p w:rsidR="006A6472" w:rsidRDefault="00904057">
      <w:pPr>
        <w:pStyle w:val="Style7"/>
        <w:keepNext/>
        <w:keepLines/>
      </w:pPr>
      <w:bookmarkStart w:id="4" w:name="bookmark6"/>
      <w:r>
        <w:rPr>
          <w:rStyle w:val="CharStyle8"/>
          <w:b/>
          <w:bCs/>
        </w:rPr>
        <w:t>PŘEDMĚT DOHODY</w:t>
      </w:r>
      <w:bookmarkEnd w:id="4"/>
    </w:p>
    <w:p w:rsidR="006A6472" w:rsidRDefault="00904057">
      <w:pPr>
        <w:pStyle w:val="Style2"/>
        <w:numPr>
          <w:ilvl w:val="1"/>
          <w:numId w:val="2"/>
        </w:numPr>
        <w:tabs>
          <w:tab w:val="left" w:pos="440"/>
        </w:tabs>
        <w:spacing w:after="380"/>
        <w:ind w:left="440" w:hanging="440"/>
        <w:jc w:val="both"/>
      </w:pPr>
      <w:r>
        <w:rPr>
          <w:rStyle w:val="CharStyle3"/>
        </w:rPr>
        <w:t xml:space="preserve">Předmětem této dohody jsou vzájemné vztahy a závazky smluvních stran při zpracování projektové dokumentace a souvisejících činností pro přípravu realizace akce (záměru) </w:t>
      </w:r>
      <w:r w:rsidR="00092CEF">
        <w:rPr>
          <w:rStyle w:val="CharStyle3"/>
        </w:rPr>
        <w:t>s </w:t>
      </w:r>
      <w:r>
        <w:rPr>
          <w:rStyle w:val="CharStyle3"/>
        </w:rPr>
        <w:t xml:space="preserve">názvem </w:t>
      </w:r>
      <w:r w:rsidRPr="00092CEF">
        <w:rPr>
          <w:rStyle w:val="CharStyle3"/>
          <w:highlight w:val="yellow"/>
        </w:rPr>
        <w:t>„………………………“</w:t>
      </w:r>
      <w:r>
        <w:rPr>
          <w:rStyle w:val="CharStyle3"/>
        </w:rPr>
        <w:t xml:space="preserve"> (dále jen „dílo“). Meziresortní komise na základě žádosti žadatele o úhradu nákladů doporučila zpracování projektové dokumentace záměru k realizaci a příslušné podklady byly postoupeny vyhlašovateli k zadání veřejné zakázky.</w:t>
      </w:r>
    </w:p>
    <w:p w:rsidR="006A6472" w:rsidRDefault="006A6472">
      <w:pPr>
        <w:pStyle w:val="Style7"/>
        <w:keepNext/>
        <w:keepLines/>
        <w:numPr>
          <w:ilvl w:val="0"/>
          <w:numId w:val="1"/>
        </w:numPr>
        <w:spacing w:after="0"/>
      </w:pPr>
    </w:p>
    <w:p w:rsidR="006A6472" w:rsidRDefault="00904057">
      <w:pPr>
        <w:pStyle w:val="Style7"/>
        <w:keepNext/>
        <w:keepLines/>
      </w:pPr>
      <w:r>
        <w:rPr>
          <w:rStyle w:val="CharStyle8"/>
          <w:b/>
          <w:bCs/>
        </w:rPr>
        <w:t>ZÁVAZKY ŽADATELE</w:t>
      </w:r>
    </w:p>
    <w:p w:rsidR="006A6472" w:rsidRDefault="00904057">
      <w:pPr>
        <w:pStyle w:val="Style2"/>
        <w:numPr>
          <w:ilvl w:val="1"/>
          <w:numId w:val="3"/>
        </w:numPr>
        <w:tabs>
          <w:tab w:val="left" w:pos="443"/>
        </w:tabs>
        <w:spacing w:after="40"/>
        <w:jc w:val="both"/>
      </w:pPr>
      <w:r>
        <w:rPr>
          <w:rStyle w:val="CharStyle3"/>
        </w:rPr>
        <w:t>V souladu s Pravidly se žadatel zavazuje k:</w:t>
      </w:r>
    </w:p>
    <w:p w:rsidR="006A6472" w:rsidRDefault="00904057">
      <w:pPr>
        <w:pStyle w:val="Style2"/>
        <w:numPr>
          <w:ilvl w:val="0"/>
          <w:numId w:val="4"/>
        </w:numPr>
        <w:tabs>
          <w:tab w:val="left" w:pos="886"/>
        </w:tabs>
        <w:spacing w:after="40"/>
        <w:ind w:firstLine="440"/>
      </w:pPr>
      <w:r>
        <w:rPr>
          <w:rStyle w:val="CharStyle3"/>
        </w:rPr>
        <w:t>nezbytné součinnosti s vyhlašovatelem a zpracovatelem projektové dokumentace;</w:t>
      </w:r>
    </w:p>
    <w:p w:rsidR="006A6472" w:rsidRDefault="00904057">
      <w:pPr>
        <w:pStyle w:val="Style2"/>
        <w:numPr>
          <w:ilvl w:val="0"/>
          <w:numId w:val="4"/>
        </w:numPr>
        <w:tabs>
          <w:tab w:val="left" w:pos="906"/>
        </w:tabs>
        <w:spacing w:after="40"/>
        <w:ind w:left="920" w:hanging="460"/>
        <w:jc w:val="both"/>
      </w:pPr>
      <w:r>
        <w:rPr>
          <w:rStyle w:val="CharStyle3"/>
        </w:rPr>
        <w:t>projednání projektového záměru revitalizační akce s těžební společností, nachází-li se projekt v zájmovém území těžební společnosti;</w:t>
      </w:r>
    </w:p>
    <w:p w:rsidR="006A6472" w:rsidRDefault="00904057">
      <w:pPr>
        <w:pStyle w:val="Style2"/>
        <w:numPr>
          <w:ilvl w:val="0"/>
          <w:numId w:val="4"/>
        </w:numPr>
        <w:tabs>
          <w:tab w:val="left" w:pos="886"/>
        </w:tabs>
        <w:spacing w:after="40"/>
        <w:ind w:firstLine="440"/>
        <w:jc w:val="both"/>
      </w:pPr>
      <w:r>
        <w:rPr>
          <w:rStyle w:val="CharStyle3"/>
        </w:rPr>
        <w:t>vypořádání práv k duševnímu vlastnictví projektovaného záměru;</w:t>
      </w:r>
    </w:p>
    <w:p w:rsidR="006A6472" w:rsidRDefault="00904057">
      <w:pPr>
        <w:pStyle w:val="Style2"/>
        <w:numPr>
          <w:ilvl w:val="0"/>
          <w:numId w:val="4"/>
        </w:numPr>
        <w:tabs>
          <w:tab w:val="left" w:pos="906"/>
        </w:tabs>
        <w:spacing w:after="40"/>
        <w:ind w:left="920" w:hanging="460"/>
        <w:jc w:val="both"/>
      </w:pPr>
      <w:r>
        <w:rPr>
          <w:rStyle w:val="CharStyle3"/>
        </w:rPr>
        <w:t>případnému dofinancování projektové dokumentace v případě, že její část přesahuje rozsah uznatelných nákladů financovatelný v rámci Programu;</w:t>
      </w:r>
    </w:p>
    <w:p w:rsidR="006A6472" w:rsidRDefault="00904057">
      <w:pPr>
        <w:pStyle w:val="Style2"/>
        <w:numPr>
          <w:ilvl w:val="0"/>
          <w:numId w:val="4"/>
        </w:numPr>
        <w:tabs>
          <w:tab w:val="left" w:pos="906"/>
        </w:tabs>
        <w:spacing w:after="40"/>
        <w:ind w:left="920" w:hanging="460"/>
        <w:jc w:val="both"/>
      </w:pPr>
      <w:r>
        <w:rPr>
          <w:rStyle w:val="CharStyle3"/>
        </w:rPr>
        <w:t>vrácení poskytnuté náhrady na financování zpracování projektové dokumentace v případě, že projektované dílo nebude realizováno z důvodů spočívajících na straně žadatele;</w:t>
      </w:r>
    </w:p>
    <w:p w:rsidR="006A6472" w:rsidRDefault="00904057">
      <w:pPr>
        <w:pStyle w:val="Style2"/>
        <w:numPr>
          <w:ilvl w:val="0"/>
          <w:numId w:val="4"/>
        </w:numPr>
        <w:tabs>
          <w:tab w:val="left" w:pos="906"/>
        </w:tabs>
        <w:spacing w:after="380"/>
        <w:ind w:left="920" w:hanging="460"/>
        <w:jc w:val="both"/>
      </w:pPr>
      <w:r>
        <w:rPr>
          <w:rStyle w:val="CharStyle3"/>
        </w:rPr>
        <w:t>převzetí díla (projektové dokumentaci a hmotně zachycených výsledků souvisejících činností) po jeho dokončení.</w:t>
      </w:r>
    </w:p>
    <w:p w:rsidR="006A6472" w:rsidRDefault="006A6472">
      <w:pPr>
        <w:pStyle w:val="Style7"/>
        <w:keepNext/>
        <w:keepLines/>
        <w:numPr>
          <w:ilvl w:val="0"/>
          <w:numId w:val="1"/>
        </w:numPr>
        <w:spacing w:after="0"/>
      </w:pPr>
    </w:p>
    <w:p w:rsidR="006A6472" w:rsidRDefault="00904057">
      <w:pPr>
        <w:pStyle w:val="Style7"/>
        <w:keepNext/>
        <w:keepLines/>
      </w:pPr>
      <w:r>
        <w:rPr>
          <w:rStyle w:val="CharStyle8"/>
          <w:b/>
          <w:bCs/>
        </w:rPr>
        <w:t>VLASTNICKÉ PRÁVO</w:t>
      </w:r>
    </w:p>
    <w:p w:rsidR="006A6472" w:rsidRDefault="00904057">
      <w:pPr>
        <w:pStyle w:val="Style2"/>
        <w:numPr>
          <w:ilvl w:val="1"/>
          <w:numId w:val="5"/>
        </w:numPr>
        <w:tabs>
          <w:tab w:val="left" w:pos="440"/>
        </w:tabs>
        <w:spacing w:after="380"/>
        <w:ind w:left="440" w:hanging="440"/>
        <w:jc w:val="both"/>
      </w:pPr>
      <w:r>
        <w:rPr>
          <w:rStyle w:val="CharStyle3"/>
        </w:rPr>
        <w:t>Vlastníkem díla (projektové dokumentace a hmotně zachycených výsledků souvisejících činností) se po jeho dokončení se stane žadatel. Toto vlastnické právo přechází na žadatele okamžikem předání a převzetí díla.</w:t>
      </w:r>
    </w:p>
    <w:p w:rsidR="006A6472" w:rsidRDefault="006A6472" w:rsidP="00F2616F">
      <w:pPr>
        <w:pStyle w:val="Style7"/>
        <w:keepNext/>
        <w:keepLines/>
        <w:numPr>
          <w:ilvl w:val="0"/>
          <w:numId w:val="1"/>
        </w:numPr>
        <w:spacing w:after="0"/>
      </w:pPr>
    </w:p>
    <w:p w:rsidR="006A6472" w:rsidRDefault="00904057" w:rsidP="00F2616F">
      <w:pPr>
        <w:pStyle w:val="Style7"/>
        <w:keepNext/>
        <w:keepLines/>
      </w:pPr>
      <w:r>
        <w:rPr>
          <w:rStyle w:val="CharStyle8"/>
          <w:b/>
          <w:bCs/>
        </w:rPr>
        <w:t>SANKCE</w:t>
      </w:r>
    </w:p>
    <w:p w:rsidR="006A6472" w:rsidRDefault="00904057" w:rsidP="00C07239">
      <w:pPr>
        <w:pStyle w:val="Style2"/>
        <w:numPr>
          <w:ilvl w:val="1"/>
          <w:numId w:val="6"/>
        </w:numPr>
        <w:tabs>
          <w:tab w:val="left" w:pos="443"/>
        </w:tabs>
        <w:spacing w:after="380"/>
        <w:ind w:left="440" w:hanging="440"/>
        <w:jc w:val="both"/>
      </w:pPr>
      <w:r>
        <w:rPr>
          <w:rStyle w:val="CharStyle3"/>
        </w:rPr>
        <w:t xml:space="preserve">Pro případ porušení jakéhokoli závazku uvedeného v čl. 2.1 této dohody se žadatel zavazuje uhradit vyhlašovateli smluvní pokutu ve výši ve výši </w:t>
      </w:r>
      <w:r w:rsidR="00C07239" w:rsidRPr="00C07239">
        <w:rPr>
          <w:rStyle w:val="CharStyle3"/>
        </w:rPr>
        <w:t>10 000,- Kč za každý i započatý den, po který trvá porušení povinnosti žadatele.  Právo Vyhlašovatele požadovat náhradu případné škody není ustanovením o smluvní pokutě dotčeno. Vyhlašovatel může požadovat náhradu škody vedle nároku na zaplacení smluvní pokuty v plné výši</w:t>
      </w:r>
      <w:r>
        <w:rPr>
          <w:rStyle w:val="CharStyle3"/>
        </w:rPr>
        <w:t>.</w:t>
      </w:r>
    </w:p>
    <w:p w:rsidR="006A6472" w:rsidRDefault="006A6472">
      <w:pPr>
        <w:pStyle w:val="Style2"/>
        <w:numPr>
          <w:ilvl w:val="0"/>
          <w:numId w:val="1"/>
        </w:numPr>
        <w:spacing w:after="0"/>
        <w:jc w:val="center"/>
      </w:pPr>
    </w:p>
    <w:p w:rsidR="006A6472" w:rsidRDefault="00904057">
      <w:pPr>
        <w:pStyle w:val="Style7"/>
        <w:keepNext/>
        <w:keepLines/>
      </w:pPr>
      <w:bookmarkStart w:id="5" w:name="bookmark17"/>
      <w:r>
        <w:rPr>
          <w:rStyle w:val="CharStyle8"/>
          <w:b/>
          <w:bCs/>
        </w:rPr>
        <w:t>ZÁVĚREČNÁ USTANOVENÍ</w:t>
      </w:r>
      <w:bookmarkEnd w:id="5"/>
    </w:p>
    <w:p w:rsidR="006A6472" w:rsidRDefault="00904057">
      <w:pPr>
        <w:pStyle w:val="Style2"/>
        <w:numPr>
          <w:ilvl w:val="1"/>
          <w:numId w:val="7"/>
        </w:numPr>
        <w:tabs>
          <w:tab w:val="left" w:pos="440"/>
        </w:tabs>
        <w:ind w:left="560" w:hanging="560"/>
        <w:jc w:val="both"/>
      </w:pPr>
      <w:r>
        <w:rPr>
          <w:rStyle w:val="CharStyle3"/>
        </w:rPr>
        <w:t xml:space="preserve">V případě, že kterékoliv ustanovení této Dohody se stane či bude shledáno neplatným nebo nevymahatelným, neovlivní to platnost nebo vymahatelnost zbývajících ustanovení této </w:t>
      </w:r>
      <w:r>
        <w:rPr>
          <w:rStyle w:val="CharStyle3"/>
        </w:rPr>
        <w:lastRenderedPageBreak/>
        <w:t>dohody. Smluvní strany se v takovémto případě zavazují nahradit neplatné či nevymahatelné ustanovení ustanovením platným a vymahatelným, které bude mít do nejvyšší možné míry stejný a právními předpisy přípustný význam a účinek, jako měl záměr ustanovení, jež má být nahrazeno.</w:t>
      </w:r>
    </w:p>
    <w:p w:rsidR="006A6472" w:rsidRDefault="00904057">
      <w:pPr>
        <w:pStyle w:val="Style2"/>
        <w:numPr>
          <w:ilvl w:val="1"/>
          <w:numId w:val="7"/>
        </w:numPr>
        <w:tabs>
          <w:tab w:val="left" w:pos="533"/>
        </w:tabs>
        <w:ind w:left="560" w:hanging="560"/>
        <w:jc w:val="both"/>
      </w:pPr>
      <w:r>
        <w:rPr>
          <w:rStyle w:val="CharStyle3"/>
        </w:rPr>
        <w:t>Případné spory smluvních stran budou řešeny přednostně smírnou cestou. Nepodaří-li se smírného řešení sporu dosáhnout, bude spor předložen kteroukoli smluvní stranou k rozhodnutí příslušnému soudu.</w:t>
      </w:r>
    </w:p>
    <w:p w:rsidR="006A6472" w:rsidRDefault="00904057">
      <w:pPr>
        <w:pStyle w:val="Style2"/>
        <w:numPr>
          <w:ilvl w:val="1"/>
          <w:numId w:val="7"/>
        </w:numPr>
        <w:tabs>
          <w:tab w:val="left" w:pos="533"/>
        </w:tabs>
        <w:ind w:left="560" w:hanging="560"/>
        <w:jc w:val="both"/>
      </w:pPr>
      <w:r>
        <w:rPr>
          <w:rStyle w:val="CharStyle3"/>
        </w:rPr>
        <w:t>Není-li v této Dohodě stanoveno jinak, řídí se vzniklé vztahy smluvních stran příslušnými ustanoveními Obchodního zákoníku.</w:t>
      </w:r>
    </w:p>
    <w:p w:rsidR="006A6472" w:rsidRDefault="00904057">
      <w:pPr>
        <w:pStyle w:val="Style2"/>
        <w:numPr>
          <w:ilvl w:val="1"/>
          <w:numId w:val="7"/>
        </w:numPr>
        <w:tabs>
          <w:tab w:val="left" w:pos="533"/>
        </w:tabs>
        <w:ind w:left="560" w:hanging="560"/>
        <w:jc w:val="both"/>
      </w:pPr>
      <w:r>
        <w:rPr>
          <w:rStyle w:val="CharStyle3"/>
        </w:rPr>
        <w:t>Smluvní strany prohlašují, že si tuto Dohodu před jejím podepsáním přečetly, že byla uzavřena podle jejich pravé a svobodné vůle, určitě a srozumitelně, nikoliv v tísni nebo za nápadně nevýhodných podmínek, což stvrzují svými podpisy.</w:t>
      </w:r>
    </w:p>
    <w:p w:rsidR="006A6472" w:rsidRDefault="00904057">
      <w:pPr>
        <w:pStyle w:val="Style2"/>
        <w:numPr>
          <w:ilvl w:val="1"/>
          <w:numId w:val="7"/>
        </w:numPr>
        <w:tabs>
          <w:tab w:val="left" w:pos="533"/>
        </w:tabs>
        <w:ind w:left="560" w:hanging="560"/>
        <w:jc w:val="both"/>
      </w:pPr>
      <w:r>
        <w:rPr>
          <w:rStyle w:val="CharStyle3"/>
        </w:rPr>
        <w:t>Osoby podepisující tuto Dohodu svým podpisem stvrzují platnost jednatelských oprávnění.</w:t>
      </w:r>
    </w:p>
    <w:p w:rsidR="006A6472" w:rsidRDefault="00904057">
      <w:pPr>
        <w:pStyle w:val="Style2"/>
        <w:numPr>
          <w:ilvl w:val="1"/>
          <w:numId w:val="7"/>
        </w:numPr>
        <w:tabs>
          <w:tab w:val="left" w:pos="533"/>
        </w:tabs>
        <w:ind w:left="560" w:hanging="560"/>
        <w:jc w:val="both"/>
      </w:pPr>
      <w:r>
        <w:rPr>
          <w:rStyle w:val="CharStyle3"/>
        </w:rPr>
        <w:t xml:space="preserve">Tato Dohoda je sepsána </w:t>
      </w:r>
      <w:r w:rsidR="00C07239">
        <w:rPr>
          <w:rStyle w:val="CharStyle3"/>
        </w:rPr>
        <w:t>v elektronické podobě</w:t>
      </w:r>
      <w:r>
        <w:rPr>
          <w:rStyle w:val="CharStyle3"/>
        </w:rPr>
        <w:t>.</w:t>
      </w:r>
    </w:p>
    <w:p w:rsidR="006A6472" w:rsidRDefault="00904057" w:rsidP="00C07239">
      <w:pPr>
        <w:pStyle w:val="Style2"/>
        <w:numPr>
          <w:ilvl w:val="1"/>
          <w:numId w:val="7"/>
        </w:numPr>
        <w:tabs>
          <w:tab w:val="left" w:pos="533"/>
        </w:tabs>
        <w:spacing w:after="120"/>
        <w:ind w:left="561" w:hanging="561"/>
        <w:jc w:val="both"/>
        <w:rPr>
          <w:rStyle w:val="CharStyle3"/>
        </w:rPr>
      </w:pPr>
      <w:r>
        <w:rPr>
          <w:rStyle w:val="CharStyle3"/>
        </w:rPr>
        <w:t>Tato Dohoda nabývá platnosti a účinnosti dnem jejího podpisu oběma smluvními stranami.</w:t>
      </w:r>
    </w:p>
    <w:p w:rsidR="00C07239" w:rsidRDefault="00C07239" w:rsidP="00C07239">
      <w:pPr>
        <w:pStyle w:val="Style2"/>
        <w:numPr>
          <w:ilvl w:val="1"/>
          <w:numId w:val="7"/>
        </w:numPr>
        <w:tabs>
          <w:tab w:val="left" w:pos="533"/>
        </w:tabs>
        <w:spacing w:after="120"/>
        <w:jc w:val="both"/>
      </w:pPr>
      <w:r>
        <w:t>Doložka platnosti právního jednání podle § 41 zákona č. 128/2000 Sb., o obcích (obecní zřízení), ve znění pozdějších předpisů:</w:t>
      </w:r>
    </w:p>
    <w:p w:rsidR="00F2616F" w:rsidRDefault="00F2616F" w:rsidP="00C07239">
      <w:pPr>
        <w:pStyle w:val="Style2"/>
        <w:tabs>
          <w:tab w:val="left" w:pos="533"/>
        </w:tabs>
        <w:spacing w:after="540"/>
        <w:ind w:left="567"/>
        <w:jc w:val="both"/>
      </w:pPr>
    </w:p>
    <w:p w:rsidR="00C07239" w:rsidRDefault="00C07239" w:rsidP="00C07239">
      <w:pPr>
        <w:pStyle w:val="Style2"/>
        <w:tabs>
          <w:tab w:val="left" w:pos="533"/>
        </w:tabs>
        <w:spacing w:after="540"/>
        <w:ind w:left="567"/>
        <w:jc w:val="both"/>
      </w:pPr>
      <w:r>
        <w:t>O uzavření této smlouvy rozhodla Rada města …… svým usnesením č. ………… ze dne ………...</w:t>
      </w:r>
    </w:p>
    <w:p w:rsidR="006A6472" w:rsidRDefault="00904057">
      <w:pPr>
        <w:pStyle w:val="Style2"/>
        <w:tabs>
          <w:tab w:val="left" w:pos="5659"/>
        </w:tabs>
        <w:spacing w:after="1100"/>
        <w:jc w:val="both"/>
      </w:pPr>
      <w:r>
        <w:rPr>
          <w:rStyle w:val="CharStyle3"/>
        </w:rPr>
        <w:t>V Praze dne:</w:t>
      </w:r>
      <w:r>
        <w:rPr>
          <w:rStyle w:val="CharStyle3"/>
        </w:rPr>
        <w:tab/>
        <w:t>V ………</w:t>
      </w:r>
      <w:proofErr w:type="gramStart"/>
      <w:r>
        <w:rPr>
          <w:rStyle w:val="CharStyle3"/>
        </w:rPr>
        <w:t>…….</w:t>
      </w:r>
      <w:proofErr w:type="gramEnd"/>
      <w:r>
        <w:rPr>
          <w:rStyle w:val="CharStyle3"/>
        </w:rPr>
        <w:t>. dne:</w:t>
      </w:r>
    </w:p>
    <w:p w:rsidR="006A6472" w:rsidRDefault="00904057">
      <w:pPr>
        <w:pStyle w:val="Style2"/>
        <w:spacing w:after="1100"/>
        <w:ind w:firstLine="740"/>
        <w:jc w:val="both"/>
      </w:pPr>
      <w:r>
        <w:rPr>
          <w:noProof/>
          <w:lang w:bidi="ar-SA"/>
        </w:rPr>
        <mc:AlternateContent>
          <mc:Choice Requires="wps">
            <w:drawing>
              <wp:anchor distT="0" distB="0" distL="114300" distR="114300" simplePos="0" relativeHeight="125829378" behindDoc="0" locked="0" layoutInCell="1" allowOverlap="1">
                <wp:simplePos x="0" y="0"/>
                <wp:positionH relativeFrom="page">
                  <wp:posOffset>4931410</wp:posOffset>
                </wp:positionH>
                <wp:positionV relativeFrom="paragraph">
                  <wp:posOffset>12700</wp:posOffset>
                </wp:positionV>
                <wp:extent cx="701040" cy="189230"/>
                <wp:effectExtent l="0" t="0" r="0" b="0"/>
                <wp:wrapSquare wrapText="left"/>
                <wp:docPr id="1" name="Shape 1"/>
                <wp:cNvGraphicFramePr/>
                <a:graphic xmlns:a="http://schemas.openxmlformats.org/drawingml/2006/main">
                  <a:graphicData uri="http://schemas.microsoft.com/office/word/2010/wordprocessingShape">
                    <wps:wsp>
                      <wps:cNvSpPr txBox="1"/>
                      <wps:spPr>
                        <a:xfrm>
                          <a:off x="0" y="0"/>
                          <a:ext cx="701040" cy="189230"/>
                        </a:xfrm>
                        <a:prstGeom prst="rect">
                          <a:avLst/>
                        </a:prstGeom>
                        <a:noFill/>
                      </wps:spPr>
                      <wps:txbx>
                        <w:txbxContent>
                          <w:p w:rsidR="006A6472" w:rsidRDefault="00904057">
                            <w:pPr>
                              <w:pStyle w:val="Style2"/>
                              <w:spacing w:after="0"/>
                            </w:pPr>
                            <w:r>
                              <w:rPr>
                                <w:rStyle w:val="CharStyle3"/>
                              </w:rPr>
                              <w:t>za žadatele</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left:0;text-align:left;margin-left:388.3pt;margin-top:1pt;width:55.2pt;height:14.9pt;z-index:12582937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" filled="f" stroked="f">
                <v:textbox inset="0,0,0,0">
                  <w:txbxContent>
                    <w:p w:rsidR="006A6472" w:rsidRDefault="00904057">
                      <w:pPr>
                        <w:pStyle w:val="Style2"/>
                        <w:spacing w:after="0"/>
                      </w:pPr>
                      <w:r>
                        <w:rPr>
                          <w:rStyle w:val="CharStyle3"/>
                        </w:rPr>
                        <w:t>za žadatele</w:t>
                      </w:r>
                    </w:p>
                  </w:txbxContent>
                </v:textbox>
                <w10:wrap type="square" side="left" anchorx="page"/>
              </v:shape>
            </w:pict>
          </mc:Fallback>
        </mc:AlternateContent>
      </w:r>
      <w:r>
        <w:rPr>
          <w:rStyle w:val="CharStyle3"/>
        </w:rPr>
        <w:t>za vyhlašovatele</w:t>
      </w:r>
    </w:p>
    <w:p w:rsidR="006A6472" w:rsidRDefault="00904057">
      <w:pPr>
        <w:pStyle w:val="Style2"/>
        <w:jc w:val="both"/>
      </w:pPr>
      <w:r>
        <w:rPr>
          <w:rStyle w:val="CharStyle3"/>
        </w:rPr>
        <w:t xml:space="preserve">Za věcnou </w:t>
      </w:r>
      <w:r w:rsidR="00C07239">
        <w:rPr>
          <w:rStyle w:val="CharStyle3"/>
        </w:rPr>
        <w:t xml:space="preserve">a ekonomickou </w:t>
      </w:r>
      <w:r>
        <w:rPr>
          <w:rStyle w:val="CharStyle3"/>
        </w:rPr>
        <w:t>správnost Dohody odpovídá: …………………</w:t>
      </w:r>
    </w:p>
    <w:p w:rsidR="006A6472" w:rsidRDefault="00904057">
      <w:pPr>
        <w:pStyle w:val="Style2"/>
        <w:spacing w:after="260"/>
        <w:jc w:val="both"/>
      </w:pPr>
      <w:r>
        <w:rPr>
          <w:rStyle w:val="CharStyle3"/>
        </w:rPr>
        <w:t>Za právní správnost Dohody odpovídá: …………………</w:t>
      </w:r>
    </w:p>
    <w:p w:rsidR="006A6472" w:rsidRDefault="00904057">
      <w:pPr>
        <w:pStyle w:val="Style2"/>
        <w:jc w:val="both"/>
      </w:pPr>
      <w:r>
        <w:rPr>
          <w:rStyle w:val="CharStyle3"/>
          <w:i/>
          <w:iCs/>
        </w:rPr>
        <w:t>Poznámka: Jedná se pouze o vzorovou dohodu. Dohoda uzavíraná na příslušnou akci se od ní může lišit podle konkrétních podmínek realizace projektu a veřejné zakázky a podle pokynů vyhlašovatele.</w:t>
      </w:r>
    </w:p>
    <w:sectPr w:rsidR="006A6472">
      <w:footerReference w:type="default" r:id="rId7"/>
      <w:pgSz w:w="11909" w:h="16838"/>
      <w:pgMar w:top="1409" w:right="1382" w:bottom="1812" w:left="1377" w:header="981" w:footer="1384"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057" w:rsidRDefault="00904057">
      <w:r>
        <w:separator/>
      </w:r>
    </w:p>
  </w:endnote>
  <w:endnote w:type="continuationSeparator" w:id="0">
    <w:p w:rsidR="00904057" w:rsidRDefault="0090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5282458"/>
      <w:docPartObj>
        <w:docPartGallery w:val="Page Numbers (Bottom of Page)"/>
        <w:docPartUnique/>
      </w:docPartObj>
    </w:sdtPr>
    <w:sdtContent>
      <w:p w:rsidR="008B5077" w:rsidRDefault="008B5077">
        <w:pPr>
          <w:pStyle w:val="Zpat"/>
          <w:jc w:val="center"/>
        </w:pPr>
        <w:r>
          <w:fldChar w:fldCharType="begin"/>
        </w:r>
        <w:r>
          <w:instrText>PAGE   \* MERGEFORMAT</w:instrText>
        </w:r>
        <w:r>
          <w:fldChar w:fldCharType="separate"/>
        </w:r>
        <w:r>
          <w:t>2</w:t>
        </w:r>
        <w:r>
          <w:fldChar w:fldCharType="end"/>
        </w:r>
      </w:p>
    </w:sdtContent>
  </w:sdt>
  <w:p w:rsidR="008B5077" w:rsidRDefault="008B507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057" w:rsidRDefault="00904057"/>
  </w:footnote>
  <w:footnote w:type="continuationSeparator" w:id="0">
    <w:p w:rsidR="00904057" w:rsidRDefault="009040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5C93"/>
    <w:multiLevelType w:val="multilevel"/>
    <w:tmpl w:val="68E2FE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001FA6"/>
    <w:multiLevelType w:val="multilevel"/>
    <w:tmpl w:val="AB208468"/>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cs-CZ" w:eastAsia="cs-CZ" w:bidi="cs-C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760B11"/>
    <w:multiLevelType w:val="multilevel"/>
    <w:tmpl w:val="837837DA"/>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cs-CZ" w:eastAsia="cs-CZ" w:bidi="cs-C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3E5FF9"/>
    <w:multiLevelType w:val="multilevel"/>
    <w:tmpl w:val="3D369862"/>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cs-CZ" w:eastAsia="cs-CZ" w:bidi="cs-C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ED0AC4"/>
    <w:multiLevelType w:val="multilevel"/>
    <w:tmpl w:val="4B428652"/>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cs-CZ" w:eastAsia="cs-CZ" w:bidi="cs-C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207B9E"/>
    <w:multiLevelType w:val="multilevel"/>
    <w:tmpl w:val="52B435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cs-CZ" w:eastAsia="cs-CZ" w:bidi="cs-CZ"/>
      </w:rPr>
    </w:lvl>
    <w:lvl w:ilvl="1">
      <w:start w:val="1"/>
      <w:numFmt w:val="upperRoman"/>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A50120A"/>
    <w:multiLevelType w:val="multilevel"/>
    <w:tmpl w:val="9ABC929E"/>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cs-CZ" w:eastAsia="cs-CZ" w:bidi="cs-C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472"/>
    <w:rsid w:val="00007B57"/>
    <w:rsid w:val="00092CEF"/>
    <w:rsid w:val="006A6472"/>
    <w:rsid w:val="008B5077"/>
    <w:rsid w:val="008C1841"/>
    <w:rsid w:val="00904057"/>
    <w:rsid w:val="00C07239"/>
    <w:rsid w:val="00F261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FC4F5-D103-43DA-8678-E0CC0AA7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cs-CZ" w:eastAsia="cs-CZ" w:bidi="cs-CZ"/>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rPr>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CharStyle3">
    <w:name w:val="Char Style 3"/>
    <w:basedOn w:val="Standardnpsmoodstavce"/>
    <w:link w:val="Style2"/>
    <w:rPr>
      <w:b w:val="0"/>
      <w:bCs w:val="0"/>
      <w:i w:val="0"/>
      <w:iCs w:val="0"/>
      <w:smallCaps w:val="0"/>
      <w:strike w:val="0"/>
      <w:u w:val="none"/>
    </w:rPr>
  </w:style>
  <w:style w:type="character" w:customStyle="1" w:styleId="CharStyle6">
    <w:name w:val="Char Style 6"/>
    <w:basedOn w:val="Standardnpsmoodstavce"/>
    <w:link w:val="Style5"/>
    <w:rPr>
      <w:b/>
      <w:bCs/>
      <w:i w:val="0"/>
      <w:iCs w:val="0"/>
      <w:smallCaps w:val="0"/>
      <w:strike w:val="0"/>
      <w:sz w:val="28"/>
      <w:szCs w:val="28"/>
      <w:u w:val="none"/>
    </w:rPr>
  </w:style>
  <w:style w:type="character" w:customStyle="1" w:styleId="CharStyle8">
    <w:name w:val="Char Style 8"/>
    <w:basedOn w:val="Standardnpsmoodstavce"/>
    <w:link w:val="Style7"/>
    <w:rPr>
      <w:b/>
      <w:bCs/>
      <w:i w:val="0"/>
      <w:iCs w:val="0"/>
      <w:smallCaps w:val="0"/>
      <w:strike w:val="0"/>
      <w:u w:val="none"/>
    </w:rPr>
  </w:style>
  <w:style w:type="paragraph" w:customStyle="1" w:styleId="Style2">
    <w:name w:val="Style 2"/>
    <w:basedOn w:val="Normln"/>
    <w:link w:val="CharStyle3"/>
    <w:pPr>
      <w:spacing w:after="100"/>
    </w:pPr>
  </w:style>
  <w:style w:type="paragraph" w:customStyle="1" w:styleId="Style5">
    <w:name w:val="Style 5"/>
    <w:basedOn w:val="Normln"/>
    <w:link w:val="CharStyle6"/>
    <w:pPr>
      <w:spacing w:after="260"/>
      <w:jc w:val="center"/>
    </w:pPr>
    <w:rPr>
      <w:b/>
      <w:bCs/>
      <w:sz w:val="28"/>
      <w:szCs w:val="28"/>
    </w:rPr>
  </w:style>
  <w:style w:type="paragraph" w:customStyle="1" w:styleId="Style7">
    <w:name w:val="Style 7"/>
    <w:basedOn w:val="Normln"/>
    <w:link w:val="CharStyle8"/>
    <w:pPr>
      <w:spacing w:after="100"/>
      <w:jc w:val="center"/>
      <w:outlineLvl w:val="0"/>
    </w:pPr>
    <w:rPr>
      <w:b/>
      <w:bCs/>
    </w:rPr>
  </w:style>
  <w:style w:type="paragraph" w:styleId="Textbubliny">
    <w:name w:val="Balloon Text"/>
    <w:basedOn w:val="Normln"/>
    <w:link w:val="TextbublinyChar"/>
    <w:uiPriority w:val="99"/>
    <w:semiHidden/>
    <w:unhideWhenUsed/>
    <w:rsid w:val="00092CEF"/>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92CEF"/>
    <w:rPr>
      <w:rFonts w:ascii="Segoe UI" w:hAnsi="Segoe UI" w:cs="Segoe UI"/>
      <w:color w:val="000000"/>
      <w:sz w:val="18"/>
      <w:szCs w:val="18"/>
    </w:rPr>
  </w:style>
  <w:style w:type="paragraph" w:styleId="Zhlav">
    <w:name w:val="header"/>
    <w:basedOn w:val="Normln"/>
    <w:link w:val="ZhlavChar"/>
    <w:uiPriority w:val="99"/>
    <w:unhideWhenUsed/>
    <w:rsid w:val="008B5077"/>
    <w:pPr>
      <w:tabs>
        <w:tab w:val="center" w:pos="4536"/>
        <w:tab w:val="right" w:pos="9072"/>
      </w:tabs>
    </w:pPr>
  </w:style>
  <w:style w:type="character" w:customStyle="1" w:styleId="ZhlavChar">
    <w:name w:val="Záhlaví Char"/>
    <w:basedOn w:val="Standardnpsmoodstavce"/>
    <w:link w:val="Zhlav"/>
    <w:uiPriority w:val="99"/>
    <w:rsid w:val="008B5077"/>
    <w:rPr>
      <w:color w:val="000000"/>
    </w:rPr>
  </w:style>
  <w:style w:type="paragraph" w:styleId="Zpat">
    <w:name w:val="footer"/>
    <w:basedOn w:val="Normln"/>
    <w:link w:val="ZpatChar"/>
    <w:uiPriority w:val="99"/>
    <w:unhideWhenUsed/>
    <w:rsid w:val="008B5077"/>
    <w:pPr>
      <w:tabs>
        <w:tab w:val="center" w:pos="4536"/>
        <w:tab w:val="right" w:pos="9072"/>
      </w:tabs>
    </w:pPr>
  </w:style>
  <w:style w:type="character" w:customStyle="1" w:styleId="ZpatChar">
    <w:name w:val="Zápatí Char"/>
    <w:basedOn w:val="Standardnpsmoodstavce"/>
    <w:link w:val="Zpat"/>
    <w:uiPriority w:val="99"/>
    <w:rsid w:val="008B507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1F695F5B.dotm</Template>
  <TotalTime>6</TotalTime>
  <Pages>3</Pages>
  <Words>719</Words>
  <Characters>4246</Characters>
  <Application>Microsoft Office Word</Application>
  <DocSecurity>0</DocSecurity>
  <Lines>35</Lines>
  <Paragraphs>9</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Konečná Šárka</dc:creator>
  <cp:lastModifiedBy>Konečná Šárka</cp:lastModifiedBy>
  <cp:revision>5</cp:revision>
  <cp:lastPrinted>2022-02-21T14:40:00Z</cp:lastPrinted>
  <dcterms:created xsi:type="dcterms:W3CDTF">2022-02-21T14:40:00Z</dcterms:created>
  <dcterms:modified xsi:type="dcterms:W3CDTF">2022-04-04T09:50:00Z</dcterms:modified>
</cp:coreProperties>
</file>